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0DD59" w14:textId="7761DCC7" w:rsidR="00BA00AB" w:rsidRDefault="000917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SCORBURG</w:t>
      </w:r>
      <w:r>
        <w:rPr>
          <w:rFonts w:ascii="Times New Roman" w:hAnsi="Times New Roman" w:cs="Times New Roman"/>
          <w:sz w:val="24"/>
          <w:szCs w:val="24"/>
        </w:rPr>
        <w:t xml:space="preserve">      (d.1495-6)</w:t>
      </w:r>
    </w:p>
    <w:p w14:paraId="005FC10C" w14:textId="7B287F72" w:rsidR="000917ED" w:rsidRDefault="000917E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Kilnwick</w:t>
      </w:r>
      <w:r w:rsidR="005F1814">
        <w:rPr>
          <w:rFonts w:ascii="Times New Roman" w:hAnsi="Times New Roman" w:cs="Times New Roman"/>
          <w:sz w:val="24"/>
          <w:szCs w:val="24"/>
        </w:rPr>
        <w:t>, East Riding of Yorkshire.</w:t>
      </w:r>
    </w:p>
    <w:p w14:paraId="5BAE255C" w14:textId="42DC1875" w:rsidR="005F1814" w:rsidRDefault="005F18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A318C6" w14:textId="5BFA165B" w:rsidR="005F1814" w:rsidRDefault="005F18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388444" w14:textId="00D2CC73" w:rsidR="005F1814" w:rsidRDefault="005F18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Nov.1495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31F9F753" w14:textId="385C7FD6" w:rsidR="005F1814" w:rsidRDefault="005F18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Feb.1496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FA117B9" w14:textId="7217EC05" w:rsidR="005F1814" w:rsidRDefault="005F18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C67787" w14:textId="4AE42553" w:rsidR="005F1814" w:rsidRDefault="005F18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8AC3B" w14:textId="5234531A" w:rsidR="005F1814" w:rsidRPr="000917ED" w:rsidRDefault="005F18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sectPr w:rsidR="005F1814" w:rsidRPr="000917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92F8C" w14:textId="77777777" w:rsidR="000917ED" w:rsidRDefault="000917ED" w:rsidP="009139A6">
      <w:r>
        <w:separator/>
      </w:r>
    </w:p>
  </w:endnote>
  <w:endnote w:type="continuationSeparator" w:id="0">
    <w:p w14:paraId="5C978C98" w14:textId="77777777" w:rsidR="000917ED" w:rsidRDefault="000917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28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AE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2A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88D2E" w14:textId="77777777" w:rsidR="000917ED" w:rsidRDefault="000917ED" w:rsidP="009139A6">
      <w:r>
        <w:separator/>
      </w:r>
    </w:p>
  </w:footnote>
  <w:footnote w:type="continuationSeparator" w:id="0">
    <w:p w14:paraId="586B5CF8" w14:textId="77777777" w:rsidR="000917ED" w:rsidRDefault="000917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0DE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FCF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C79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7ED"/>
    <w:rsid w:val="000666E0"/>
    <w:rsid w:val="000917ED"/>
    <w:rsid w:val="002510B7"/>
    <w:rsid w:val="005C130B"/>
    <w:rsid w:val="005F181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845AB"/>
  <w15:chartTrackingRefBased/>
  <w15:docId w15:val="{8A069B0B-4F95-4A1B-AE61-A766E72E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2022-03-06T19:29:00Z</dcterms:created>
  <dcterms:modified xsi:type="dcterms:W3CDTF">2022-03-06T19:37:00Z</dcterms:modified>
</cp:coreProperties>
</file>